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F00F4" w14:textId="77777777" w:rsidR="005C18D3" w:rsidRDefault="005C18D3" w:rsidP="005C18D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Richard FRENCH</w:t>
      </w:r>
      <w:r>
        <w:rPr>
          <w:rStyle w:val="s1"/>
        </w:rPr>
        <w:t xml:space="preserve">      (fl.1505)</w:t>
      </w:r>
    </w:p>
    <w:p w14:paraId="42E43FFF" w14:textId="77777777" w:rsidR="005C18D3" w:rsidRDefault="005C18D3" w:rsidP="005C18D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St.Mary</w:t>
      </w:r>
      <w:proofErr w:type="spellEnd"/>
      <w:r>
        <w:rPr>
          <w:rStyle w:val="s1"/>
        </w:rPr>
        <w:t xml:space="preserve"> le Tower, Ipswich, Suffolk.</w:t>
      </w:r>
    </w:p>
    <w:p w14:paraId="4977EBAF" w14:textId="77777777" w:rsidR="005C18D3" w:rsidRDefault="005C18D3" w:rsidP="005C18D3">
      <w:pPr>
        <w:pStyle w:val="NoSpacing"/>
        <w:tabs>
          <w:tab w:val="left" w:pos="720"/>
        </w:tabs>
        <w:rPr>
          <w:rStyle w:val="s1"/>
        </w:rPr>
      </w:pPr>
    </w:p>
    <w:p w14:paraId="18996E72" w14:textId="77777777" w:rsidR="005C18D3" w:rsidRDefault="005C18D3" w:rsidP="005C18D3">
      <w:pPr>
        <w:pStyle w:val="NoSpacing"/>
        <w:tabs>
          <w:tab w:val="left" w:pos="720"/>
        </w:tabs>
        <w:rPr>
          <w:rStyle w:val="s1"/>
        </w:rPr>
      </w:pPr>
    </w:p>
    <w:p w14:paraId="512EC508" w14:textId="77777777" w:rsidR="005C18D3" w:rsidRDefault="005C18D3" w:rsidP="005C18D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0A49B7E6" w14:textId="77777777" w:rsidR="005C18D3" w:rsidRDefault="005C18D3" w:rsidP="005C18D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81)</w:t>
      </w:r>
    </w:p>
    <w:p w14:paraId="4920ACEC" w14:textId="77777777" w:rsidR="005C18D3" w:rsidRDefault="005C18D3" w:rsidP="005C18D3">
      <w:pPr>
        <w:pStyle w:val="NoSpacing"/>
        <w:tabs>
          <w:tab w:val="left" w:pos="720"/>
        </w:tabs>
        <w:rPr>
          <w:rStyle w:val="s1"/>
        </w:rPr>
      </w:pPr>
    </w:p>
    <w:p w14:paraId="0596C6AF" w14:textId="77777777" w:rsidR="005C18D3" w:rsidRDefault="005C18D3" w:rsidP="005C18D3">
      <w:pPr>
        <w:pStyle w:val="NoSpacing"/>
        <w:tabs>
          <w:tab w:val="left" w:pos="720"/>
        </w:tabs>
        <w:rPr>
          <w:rStyle w:val="s1"/>
        </w:rPr>
      </w:pPr>
    </w:p>
    <w:p w14:paraId="0450DF1A" w14:textId="77777777" w:rsidR="005C18D3" w:rsidRDefault="005C18D3" w:rsidP="005C18D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14 January 2020</w:t>
      </w:r>
    </w:p>
    <w:p w14:paraId="19711862" w14:textId="77777777" w:rsidR="006B2F86" w:rsidRPr="00E71FC3" w:rsidRDefault="005C18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A7288" w14:textId="77777777" w:rsidR="005C18D3" w:rsidRDefault="005C18D3" w:rsidP="00E71FC3">
      <w:pPr>
        <w:spacing w:after="0" w:line="240" w:lineRule="auto"/>
      </w:pPr>
      <w:r>
        <w:separator/>
      </w:r>
    </w:p>
  </w:endnote>
  <w:endnote w:type="continuationSeparator" w:id="0">
    <w:p w14:paraId="2ED3CF0F" w14:textId="77777777" w:rsidR="005C18D3" w:rsidRDefault="005C18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D1DF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125F2" w14:textId="77777777" w:rsidR="005C18D3" w:rsidRDefault="005C18D3" w:rsidP="00E71FC3">
      <w:pPr>
        <w:spacing w:after="0" w:line="240" w:lineRule="auto"/>
      </w:pPr>
      <w:r>
        <w:separator/>
      </w:r>
    </w:p>
  </w:footnote>
  <w:footnote w:type="continuationSeparator" w:id="0">
    <w:p w14:paraId="3E3E8DB9" w14:textId="77777777" w:rsidR="005C18D3" w:rsidRDefault="005C18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8D3"/>
    <w:rsid w:val="001A7C09"/>
    <w:rsid w:val="00577BD5"/>
    <w:rsid w:val="005C18D3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341E5"/>
  <w15:chartTrackingRefBased/>
  <w15:docId w15:val="{11D3D82C-F1B0-4437-A351-833360C05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5C18D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5C18D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2020-01-16T19:36:00Z</dcterms:created>
  <dcterms:modified xsi:type="dcterms:W3CDTF">2020-01-16T19:37:00Z</dcterms:modified>
</cp:coreProperties>
</file>